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2F9E" w14:textId="77777777" w:rsidR="00A579C3" w:rsidRDefault="00A579C3" w:rsidP="00A579C3">
      <w:pPr>
        <w:pStyle w:val="NoSpacing"/>
        <w:ind w:left="1440" w:hanging="1440"/>
      </w:pPr>
      <w:r>
        <w:rPr>
          <w:u w:val="single"/>
        </w:rPr>
        <w:t xml:space="preserve">Isabel </w:t>
      </w:r>
      <w:proofErr w:type="spellStart"/>
      <w:proofErr w:type="gramStart"/>
      <w:r>
        <w:rPr>
          <w:u w:val="single"/>
        </w:rPr>
        <w:t>St.JOHN</w:t>
      </w:r>
      <w:proofErr w:type="spellEnd"/>
      <w:proofErr w:type="gramEnd"/>
      <w:r>
        <w:t xml:space="preserve">       (fl.1420)</w:t>
      </w:r>
    </w:p>
    <w:p w14:paraId="133A86FC" w14:textId="77777777" w:rsidR="00A579C3" w:rsidRDefault="00A579C3" w:rsidP="00A579C3">
      <w:pPr>
        <w:pStyle w:val="NoSpacing"/>
        <w:ind w:left="1440" w:hanging="1440"/>
      </w:pPr>
    </w:p>
    <w:p w14:paraId="47592912" w14:textId="77777777" w:rsidR="00A579C3" w:rsidRDefault="00A579C3" w:rsidP="00A579C3">
      <w:pPr>
        <w:pStyle w:val="NoSpacing"/>
        <w:ind w:left="1440" w:hanging="1440"/>
      </w:pPr>
    </w:p>
    <w:p w14:paraId="428961DE" w14:textId="77777777" w:rsidR="00A579C3" w:rsidRDefault="00A579C3" w:rsidP="00A579C3">
      <w:pPr>
        <w:pStyle w:val="NoSpacing"/>
        <w:ind w:left="1440" w:hanging="1440"/>
      </w:pPr>
      <w:r>
        <w:t>= Sir John(q.v.).</w:t>
      </w:r>
    </w:p>
    <w:p w14:paraId="2B7C62AF" w14:textId="77777777" w:rsidR="00A579C3" w:rsidRDefault="00A579C3" w:rsidP="00A579C3">
      <w:pPr>
        <w:pStyle w:val="NoSpacing"/>
        <w:ind w:left="1440" w:hanging="1440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14:paraId="5DE28FAA" w14:textId="77777777" w:rsidR="00A579C3" w:rsidRDefault="00A579C3" w:rsidP="00A579C3">
      <w:pPr>
        <w:pStyle w:val="NoSpacing"/>
        <w:ind w:left="1440" w:hanging="1440"/>
      </w:pPr>
    </w:p>
    <w:p w14:paraId="57AE6085" w14:textId="77777777" w:rsidR="00A579C3" w:rsidRDefault="00A579C3" w:rsidP="00A579C3">
      <w:pPr>
        <w:pStyle w:val="NoSpacing"/>
        <w:ind w:left="1440" w:hanging="1440"/>
      </w:pPr>
    </w:p>
    <w:p w14:paraId="57B9C082" w14:textId="77777777" w:rsidR="00A579C3" w:rsidRDefault="00A579C3" w:rsidP="00A579C3">
      <w:pPr>
        <w:pStyle w:val="NoSpacing"/>
        <w:ind w:left="1440" w:hanging="1440"/>
      </w:pPr>
      <w:r>
        <w:t xml:space="preserve">  6 Oct.1420</w:t>
      </w:r>
      <w:r>
        <w:tab/>
        <w:t xml:space="preserve">Settlement of their action against John </w:t>
      </w:r>
      <w:proofErr w:type="spellStart"/>
      <w:r>
        <w:t>Daukyn</w:t>
      </w:r>
      <w:proofErr w:type="spellEnd"/>
      <w:r>
        <w:t>, clerk(q.v.), and John</w:t>
      </w:r>
    </w:p>
    <w:p w14:paraId="0C1B0E2D" w14:textId="77777777" w:rsidR="00A579C3" w:rsidRDefault="00A579C3" w:rsidP="00A579C3">
      <w:pPr>
        <w:pStyle w:val="NoSpacing"/>
        <w:ind w:left="1440" w:hanging="1440"/>
      </w:pPr>
      <w:r>
        <w:tab/>
      </w:r>
      <w:proofErr w:type="spellStart"/>
      <w:r>
        <w:t>Andrewe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Littleham</w:t>
      </w:r>
      <w:proofErr w:type="spellEnd"/>
      <w:r>
        <w:t>, Devon, and the</w:t>
      </w:r>
    </w:p>
    <w:p w14:paraId="04FB8AC0" w14:textId="77777777" w:rsidR="00A579C3" w:rsidRDefault="00A579C3" w:rsidP="00A579C3">
      <w:pPr>
        <w:pStyle w:val="NoSpacing"/>
        <w:ind w:left="1440" w:hanging="1440"/>
      </w:pPr>
      <w:r>
        <w:tab/>
        <w:t>church there.  (ibid.)</w:t>
      </w:r>
    </w:p>
    <w:p w14:paraId="41069648" w14:textId="77777777" w:rsidR="00A579C3" w:rsidRDefault="00A579C3" w:rsidP="00A579C3">
      <w:pPr>
        <w:pStyle w:val="NoSpacing"/>
        <w:ind w:left="1440" w:hanging="1440"/>
      </w:pPr>
    </w:p>
    <w:p w14:paraId="34C01A47" w14:textId="77777777" w:rsidR="00A579C3" w:rsidRDefault="00A579C3" w:rsidP="00A579C3">
      <w:pPr>
        <w:pStyle w:val="NoSpacing"/>
        <w:ind w:left="1440" w:hanging="1440"/>
      </w:pPr>
    </w:p>
    <w:p w14:paraId="48BCF2A1" w14:textId="77777777" w:rsidR="00A579C3" w:rsidRDefault="00A579C3" w:rsidP="00A579C3">
      <w:pPr>
        <w:pStyle w:val="NoSpacing"/>
        <w:ind w:left="1440" w:hanging="1440"/>
      </w:pPr>
      <w:r>
        <w:t>1 February 2018</w:t>
      </w:r>
    </w:p>
    <w:p w14:paraId="77FF4E02" w14:textId="77777777" w:rsidR="006B2F86" w:rsidRPr="00E71FC3" w:rsidRDefault="00A579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6FA87" w14:textId="77777777" w:rsidR="00A579C3" w:rsidRDefault="00A579C3" w:rsidP="00E71FC3">
      <w:pPr>
        <w:spacing w:after="0" w:line="240" w:lineRule="auto"/>
      </w:pPr>
      <w:r>
        <w:separator/>
      </w:r>
    </w:p>
  </w:endnote>
  <w:endnote w:type="continuationSeparator" w:id="0">
    <w:p w14:paraId="3073EBED" w14:textId="77777777" w:rsidR="00A579C3" w:rsidRDefault="00A579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98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08F4D" w14:textId="77777777" w:rsidR="00A579C3" w:rsidRDefault="00A579C3" w:rsidP="00E71FC3">
      <w:pPr>
        <w:spacing w:after="0" w:line="240" w:lineRule="auto"/>
      </w:pPr>
      <w:r>
        <w:separator/>
      </w:r>
    </w:p>
  </w:footnote>
  <w:footnote w:type="continuationSeparator" w:id="0">
    <w:p w14:paraId="2B82B042" w14:textId="77777777" w:rsidR="00A579C3" w:rsidRDefault="00A579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9C3"/>
    <w:rsid w:val="001A7C09"/>
    <w:rsid w:val="00577BD5"/>
    <w:rsid w:val="00656CBA"/>
    <w:rsid w:val="006A1F77"/>
    <w:rsid w:val="00733BE7"/>
    <w:rsid w:val="00A579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9A2F"/>
  <w15:chartTrackingRefBased/>
  <w15:docId w15:val="{C6E6AD28-F9B5-46E4-999A-AE12F032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579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2018-12-18T20:50:00Z</dcterms:created>
  <dcterms:modified xsi:type="dcterms:W3CDTF">2018-12-18T20:50:00Z</dcterms:modified>
</cp:coreProperties>
</file>